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57e92d" w14:textId="057e92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D10DD">
        <w:t>1</w:t>
      </w:r>
      <w:r w:rsidR="001A005E">
        <w:t>3</w:t>
      </w:r>
      <w:r w:rsidRPr="00884690" w:rsidR="00AE1F41">
        <w:t>. St-</w:t>
      </w:r>
      <w:r w:rsidR="006D10DD">
        <w:t>888/2021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D10DD">
        <w:t>1</w:t>
      </w:r>
      <w:r w:rsidR="001A005E">
        <w:t>3</w:t>
      </w:r>
      <w:r w:rsidR="00884690">
        <w:t>. St</w:t>
      </w:r>
      <w:r w:rsidR="00B13065">
        <w:t>-</w:t>
      </w:r>
      <w:r w:rsidR="006D10DD">
        <w:t>888/2021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D10D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D10DD">
        <w:t>PERFECT CAR 4 YOU jednostavno društvo s ogra</w:t>
      </w:r>
      <w:r w:rsidR="006D10DD">
        <w:t xml:space="preserve">ničenom odgovornošću za usluge, OIB: 16762772442, Zagreb, </w:t>
      </w:r>
      <w:proofErr w:type="spellStart"/>
      <w:r w:rsidR="006D10DD">
        <w:t>Hektorovićeva</w:t>
      </w:r>
      <w:proofErr w:type="spellEnd"/>
      <w:r w:rsidR="006D10DD">
        <w:t xml:space="preserve"> ulica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10DD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10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10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D10D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D10D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D10D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0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10D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10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10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St-888/2021</izvorni_sadrzaj>
    <derivirana_varijabla naziv="DomainObject.Predmet.OznakaBroj_1">St-888/2021</derivirana_varijabla>
  </DomainObject.Predmet.OznakaBroj>
  <DomainObject.Predmet.OznakaBrojOptuznogAkta>
    <izvorni_sadrzaj>04-06-21-1745</izvorni_sadrzaj>
    <derivirana_varijabla naziv="DomainObject.Predmet.OznakaBrojOptuznogAkta_1">04-06-21-1745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CAR 4 YOU jednostavno društvo s ograničenom odgovornošću za usluge</izvorni_sadrzaj>
    <derivirana_varijabla naziv="DomainObject.Predmet.ProtustrankaFormated_1">  PERFECT CAR 4 YOU jednostavno društvo s ograničenom odgovornošću za usluge</derivirana_varijabla>
  </DomainObject.Predmet.ProtustrankaFormated>
  <DomainObject.Predmet.ProtustrankaFormatedOIB>
    <izvorni_sadrzaj>  PERFECT CAR 4 YOU jednostavno društvo s ograničenom odgovornošću za usluge, OIB 16762772442</izvorni_sadrzaj>
    <derivirana_varijabla naziv="DomainObject.Predmet.ProtustrankaFormatedOIB_1">  PERFECT CAR 4 YOU jednostavno društvo s ograničenom odgovornošću za usluge, OIB 16762772442</derivirana_varijabla>
  </DomainObject.Predmet.ProtustrankaFormatedOIB>
  <DomainObject.Predmet.ProtustrankaFormatedWithAdress>
    <izvorni_sadrzaj> PERFECT CAR 4 YOU jednostavno društvo s ograničenom odgovornošću za usluge, Hektorovićeva ulica 2, 10000 Zagreb</izvorni_sadrzaj>
    <derivirana_varijabla naziv="DomainObject.Predmet.ProtustrankaFormatedWithAdress_1"> PERFECT CAR 4 YOU jednostavno društvo s ograničenom odgovornošću za usluge, Hektorovićeva ulica 2, 10000 Zagreb</derivirana_varijabla>
  </DomainObject.Predmet.ProtustrankaFormatedWithAdress>
  <DomainObject.Predmet.ProtustrankaFormatedWithAdressOIB>
    <izvorni_sadrzaj> PERFECT CAR 4 YOU jednostavno društvo s ograničenom odgovornošću za usluge, OIB 16762772442, Hektorovićeva ulica 2, 10000 Zagreb</izvorni_sadrzaj>
    <derivirana_varijabla naziv="DomainObject.Predmet.ProtustrankaFormatedWithAdressOIB_1"> PERFECT CAR 4 YOU jednostavno društvo s ograničenom odgovornošću za usluge, OIB 16762772442, Hektorovićeva ulica 2, 10000 Zagreb</derivirana_varijabla>
  </DomainObject.Predmet.ProtustrankaFormatedWithAdressOIB>
  <DomainObject.Predmet.ProtustrankaWithAdress>
    <izvorni_sadrzaj>PERFECT CAR 4 YOU jednostavno društvo s ograničenom odgovornošću za usluge Hektorovićeva ulica 2, 10000 Zagreb</izvorni_sadrzaj>
    <derivirana_varijabla naziv="DomainObject.Predmet.ProtustrankaWithAdress_1">PERFECT CAR 4 YOU jednostavno društvo s ograničenom odgovornošću za usluge Hektorovićeva ulica 2, 10000 Zagreb</derivirana_varijabla>
  </DomainObject.Predmet.ProtustrankaWithAdress>
  <DomainObject.Predmet.ProtustrankaWithAdressOIB>
    <izvorni_sadrzaj>PERFECT CAR 4 YOU jednostavno društvo s ograničenom odgovornošću za usluge, OIB 16762772442, Hektorovićeva ulica 2, 10000 Zagreb</izvorni_sadrzaj>
    <derivirana_varijabla naziv="DomainObject.Predmet.ProtustrankaWithAdressOIB_1">PERFECT CAR 4 YOU jednostavno društvo s ograničenom odgovornošću za usluge, OIB 16762772442, Hektorovićeva ulica 2, 10000 Zagreb</derivirana_varijabla>
  </DomainObject.Predmet.ProtustrankaWithAdressOIB>
  <DomainObject.Predmet.ProtustrankaNazivFormated>
    <izvorni_sadrzaj>PERFECT CAR 4 YOU jednostavno društvo s ograničenom odgovornošću za usluge</izvorni_sadrzaj>
    <derivirana_varijabla naziv="DomainObject.Predmet.ProtustrankaNazivFormated_1">PERFECT CAR 4 YOU jednostavno društvo s ograničenom odgovornošću za usluge</derivirana_varijabla>
  </DomainObject.Predmet.ProtustrankaNazivFormated>
  <DomainObject.Predmet.ProtustrankaNazivFormatedOIB>
    <izvorni_sadrzaj>PERFECT CAR 4 YOU jednostavno društvo s ograničenom odgovornošću za usluge, OIB 16762772442</izvorni_sadrzaj>
    <derivirana_varijabla naziv="DomainObject.Predmet.ProtustrankaNazivFormatedOIB_1">PERFECT CAR 4 YOU jednostavno društvo s ograničenom odgovornošću za usluge, OIB 16762772442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 CAR 4 YOU jednostavno društvo s ograničenom odgovornošću za usluge</item>
    </izvorni_sadrzaj>
    <derivirana_varijabla naziv="DomainObject.Predmet.ProtuStrankaListFormated_1">
      <item>PERFECT CAR 4 YOU jednostavno društvo s ograničenom odgovornošću za usluge</item>
    </derivirana_varijabla>
  </DomainObject.Predmet.ProtuStrankaListFormated>
  <DomainObject.Predmet.ProtuStrankaListFormatedOIB>
    <izvorni_sadrzaj>
      <item>PERFECT CAR 4 YOU jednostavno društvo s ograničenom odgovornošću za usluge, OIB 16762772442</item>
    </izvorni_sadrzaj>
    <derivirana_varijabla naziv="DomainObject.Predmet.ProtuStrankaListFormatedOIB_1">
      <item>PERFECT CAR 4 YOU jednostavno društvo s ograničenom odgovornošću za usluge, OIB 16762772442</item>
    </derivirana_varijabla>
  </DomainObject.Predmet.ProtuStrankaListFormatedOIB>
  <DomainObject.Predmet.ProtuStrankaListFormatedWithAdress>
    <izvorni_sadrzaj>
      <item>PERFECT CAR 4 YOU jednostavno društvo s ograničenom odgovornošću za usluge, Hektorovićeva ulica 2, 10000 Zagreb</item>
    </izvorni_sadrzaj>
    <derivirana_varijabla naziv="DomainObject.Predmet.ProtuStrankaListFormatedWithAdress_1">
      <item>PERFECT CAR 4 YOU jednostavno društvo s ograničenom odgovornošću za usluge, Hektorovićeva ulica 2, 10000 Zagreb</item>
    </derivirana_varijabla>
  </DomainObject.Predmet.ProtuStrankaListFormatedWithAdress>
  <DomainObject.Predmet.ProtuStrankaListFormatedWithAdressOIB>
    <izvorni_sadrzaj>
      <item>PERFECT CAR 4 YOU jednostavno društvo s ograničenom odgovornošću za usluge, OIB 16762772442, Hektorovićeva ulica 2, 10000 Zagreb</item>
    </izvorni_sadrzaj>
    <derivirana_varijabla naziv="DomainObject.Predmet.ProtuStrankaListFormatedWithAdressOIB_1">
      <item>PERFECT CAR 4 YOU jednostavno društvo s ograničenom odgovornošću za usluge, OIB 16762772442, Hektorovićeva ulica 2, 10000 Zagreb</item>
    </derivirana_varijabla>
  </DomainObject.Predmet.ProtuStrankaListFormatedWithAdressOIB>
  <DomainObject.Predmet.ProtuStrankaListNazivFormated>
    <izvorni_sadrzaj>
      <item>PERFECT CAR 4 YOU jednostavno društvo s ograničenom odgovornošću za usluge</item>
    </izvorni_sadrzaj>
    <derivirana_varijabla naziv="DomainObject.Predmet.ProtuStrankaListNazivFormated_1">
      <item>PERFECT CAR 4 YOU jednostavno društvo s ograničenom odgovornošću za usluge</item>
    </derivirana_varijabla>
  </DomainObject.Predmet.ProtuStrankaListNazivFormated>
  <DomainObject.Predmet.ProtuStrankaListNazivFormatedOIB>
    <izvorni_sadrzaj>
      <item>PERFECT CAR 4 YOU jednostavno društvo s ograničenom odgovornošću za usluge, OIB 16762772442</item>
    </izvorni_sadrzaj>
    <derivirana_varijabla naziv="DomainObject.Predmet.ProtuStrankaListNazivFormatedOIB_1">
      <item>PERFECT CAR 4 YOU jednostavno društvo s ograničenom odgovornošću za usluge, OIB 16762772442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 CAR 4 YOU jednostavno društvo s ograničenom odgovornošću za usluge</izvorni_sadrzaj>
    <derivirana_varijabla naziv="DomainObject.Predmet.ProtustrankaIDrugi_1">PERFECT CAR 4 YOU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PERFECT CAR 4 YOU jednostavno društvo s ograničenom odgovornošću za usluge, OIB 16762772442, Hektorovićeva ulica 2, 10000 Zagreb</izvorni_sadrzaj>
    <derivirana_varijabla naziv="DomainObject.Predmet.ProtustrankaIDrugiAdressOIB_1">PERFECT CAR 4 YOU jednostavno društvo s ograničenom odgovornošću za usluge, OIB 16762772442,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CAR 4 YOU jednostavno društvo s ograničenom odgovornošću za usluge</item>
      <item>Financijska agencija</item>
    </izvorni_sadrzaj>
    <derivirana_varijabla naziv="DomainObject.Predmet.SudioniciListNaziv_1">
      <item>PERFECT CAR 4 YOU jednostavno društvo s ograničenom odgovornošću za usluge</item>
      <item>Financijska agencija</item>
    </derivirana_varijabla>
  </DomainObject.Predmet.SudioniciListNaziv>
  <DomainObject.Predmet.SudioniciListAdressOIB>
    <izvorni_sadrzaj>
      <item>PERFECT CAR 4 YOU jednostavno društvo s ograničenom odgovornošću za usluge, OIB 16762772442, Hektorovićeva ulica 2,10000 Zagreb</item>
      <item>Financijska agencija, OIB 85821130368, TRG SVIBANJSKIH ŽRTAVA 1995. 1,10000 Zagreb</item>
    </izvorni_sadrzaj>
    <derivirana_varijabla naziv="DomainObject.Predmet.SudioniciListAdressOIB_1">
      <item>PERFECT CAR 4 YOU jednostavno društvo s ograničenom odgovornošću za usluge, OIB 16762772442, Hektorovićeva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16762772442</item>
      <item>, OIB 85821130368</item>
    </izvorni_sadrzaj>
    <derivirana_varijabla naziv="DomainObject.Predmet.SudioniciListNazivOIB_1">
      <item>, OIB 16762772442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859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2021-04-21T07:59:00Z</cp:lastPrinted>
  <dcterms:modified xmlns:xsi="http://www.w3.org/2001/XMLSchema-instance" xsi:type="dcterms:W3CDTF">2021-04-21T07:59:00Z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